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61D5C" w14:textId="54E8B5A7" w:rsidR="0038109D" w:rsidRPr="00C62628" w:rsidRDefault="0038109D" w:rsidP="0038109D">
      <w:pPr>
        <w:rPr>
          <w:rFonts w:cs="Arial"/>
        </w:rPr>
      </w:pPr>
      <w:r w:rsidRPr="00C62628">
        <w:rPr>
          <w:rFonts w:cs="Arial"/>
        </w:rPr>
        <w:t>Številka:</w:t>
      </w:r>
      <w:r w:rsidR="00C62628" w:rsidRPr="00C62628">
        <w:rPr>
          <w:rFonts w:cs="Arial"/>
        </w:rPr>
        <w:t xml:space="preserve"> 4300-0010/2024-2</w:t>
      </w:r>
      <w:r w:rsidRPr="00C62628">
        <w:rPr>
          <w:rFonts w:cs="Arial"/>
        </w:rPr>
        <w:t xml:space="preserve"> </w:t>
      </w:r>
    </w:p>
    <w:p w14:paraId="14110FF1" w14:textId="1A359736" w:rsidR="0038109D" w:rsidRDefault="0038109D" w:rsidP="0038109D">
      <w:pPr>
        <w:rPr>
          <w:rFonts w:cs="Arial"/>
        </w:rPr>
      </w:pPr>
      <w:r w:rsidRPr="00C62628">
        <w:rPr>
          <w:rFonts w:cs="Arial"/>
        </w:rPr>
        <w:t>JN BR:</w:t>
      </w:r>
      <w:r w:rsidR="00B02368" w:rsidRPr="00C62628">
        <w:rPr>
          <w:rFonts w:cs="Arial"/>
        </w:rPr>
        <w:t xml:space="preserve"> 2024-338</w:t>
      </w:r>
    </w:p>
    <w:p w14:paraId="6D9D48E5" w14:textId="77777777" w:rsidR="0038109D" w:rsidRDefault="0038109D" w:rsidP="0038109D">
      <w:pPr>
        <w:jc w:val="both"/>
        <w:rPr>
          <w:rFonts w:cs="Arial"/>
        </w:rPr>
      </w:pPr>
    </w:p>
    <w:p w14:paraId="675B4086" w14:textId="77777777" w:rsidR="0038109D" w:rsidRDefault="0038109D" w:rsidP="0038109D">
      <w:pPr>
        <w:jc w:val="both"/>
        <w:rPr>
          <w:rFonts w:cs="Arial"/>
        </w:rPr>
      </w:pPr>
    </w:p>
    <w:p w14:paraId="32C732F1" w14:textId="77777777" w:rsidR="0038109D" w:rsidRDefault="0038109D" w:rsidP="0038109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1EFA0E5C" w14:textId="77777777" w:rsidR="0038109D" w:rsidRDefault="0038109D" w:rsidP="0038109D">
      <w:pPr>
        <w:tabs>
          <w:tab w:val="left" w:pos="1083"/>
        </w:tabs>
        <w:rPr>
          <w:rFonts w:cs="Arial"/>
        </w:rPr>
      </w:pPr>
    </w:p>
    <w:p w14:paraId="469E8829" w14:textId="77777777" w:rsidR="0038109D" w:rsidRDefault="0038109D" w:rsidP="0038109D">
      <w:pPr>
        <w:tabs>
          <w:tab w:val="left" w:pos="1083"/>
        </w:tabs>
        <w:rPr>
          <w:rFonts w:cs="Arial"/>
        </w:rPr>
      </w:pPr>
    </w:p>
    <w:p w14:paraId="4ADA6F20" w14:textId="77777777" w:rsidR="0038109D" w:rsidRDefault="0038109D" w:rsidP="0038109D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8E5FD7C" w14:textId="77777777" w:rsidR="0038109D" w:rsidRDefault="0038109D" w:rsidP="0038109D">
      <w:pPr>
        <w:tabs>
          <w:tab w:val="left" w:pos="1083"/>
        </w:tabs>
        <w:rPr>
          <w:rFonts w:cs="Arial"/>
        </w:rPr>
      </w:pPr>
    </w:p>
    <w:p w14:paraId="6A3A563C" w14:textId="77777777" w:rsidR="0038109D" w:rsidRDefault="0038109D" w:rsidP="0038109D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B0B33FB" w14:textId="77777777" w:rsidR="0038109D" w:rsidRDefault="0038109D" w:rsidP="0038109D">
      <w:pPr>
        <w:tabs>
          <w:tab w:val="left" w:pos="1083"/>
        </w:tabs>
        <w:rPr>
          <w:rFonts w:cs="Arial"/>
        </w:rPr>
      </w:pPr>
    </w:p>
    <w:p w14:paraId="3837EC52" w14:textId="77777777" w:rsidR="00CC1286" w:rsidRDefault="00CC1286" w:rsidP="0038109D">
      <w:pPr>
        <w:tabs>
          <w:tab w:val="left" w:pos="1083"/>
        </w:tabs>
        <w:rPr>
          <w:rFonts w:cs="Arial"/>
        </w:rPr>
      </w:pPr>
    </w:p>
    <w:p w14:paraId="73789384" w14:textId="77777777" w:rsidR="00CC1286" w:rsidRPr="009D445E" w:rsidRDefault="00CC1286" w:rsidP="00CC1286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73C02C75" w14:textId="77777777" w:rsidR="00CC1286" w:rsidRPr="002A5137" w:rsidRDefault="00CC1286" w:rsidP="00CC1286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2E7667EF" w14:textId="77777777" w:rsidR="00CC1286" w:rsidRPr="002A5137" w:rsidRDefault="00CC1286" w:rsidP="00CC1286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0F7E172A" w14:textId="77777777" w:rsidR="00CC1286" w:rsidRPr="002A5137" w:rsidRDefault="00CC1286" w:rsidP="00CC1286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734B69D7" w14:textId="77777777" w:rsidR="00CC1286" w:rsidRPr="002A5137" w:rsidRDefault="00CC1286" w:rsidP="00CC1286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7373FE1B" w14:textId="312C7250" w:rsidR="00E375FF" w:rsidRPr="00E375FF" w:rsidRDefault="00E375FF" w:rsidP="00E375FF">
      <w:pPr>
        <w:tabs>
          <w:tab w:val="left" w:pos="142"/>
        </w:tabs>
        <w:ind w:left="360"/>
        <w:jc w:val="both"/>
        <w:rPr>
          <w:rFonts w:cs="Arial"/>
        </w:rPr>
      </w:pPr>
      <w:r w:rsidRPr="00E375FF">
        <w:rPr>
          <w:rFonts w:cs="Arial"/>
        </w:rPr>
        <w:t>in potrjujemo, da pri nas ne obstaja nobeden izmed zgoraj navedenih razlogov za</w:t>
      </w:r>
      <w:r>
        <w:rPr>
          <w:rFonts w:cs="Arial"/>
        </w:rPr>
        <w:t xml:space="preserve"> </w:t>
      </w:r>
      <w:r w:rsidRPr="00E375FF">
        <w:rPr>
          <w:rFonts w:cs="Arial"/>
        </w:rPr>
        <w:t>prepoved dodeljevanja naročila.</w:t>
      </w:r>
    </w:p>
    <w:p w14:paraId="622EFE64" w14:textId="77777777" w:rsidR="005724EF" w:rsidRDefault="005724EF" w:rsidP="005724EF">
      <w:pPr>
        <w:pStyle w:val="Odstavekseznama"/>
        <w:spacing w:line="240" w:lineRule="auto"/>
        <w:ind w:left="344"/>
        <w:rPr>
          <w:rFonts w:ascii="Arial" w:hAnsi="Arial" w:cs="Arial"/>
          <w:b/>
        </w:rPr>
      </w:pPr>
    </w:p>
    <w:p w14:paraId="490F5208" w14:textId="77777777" w:rsidR="007900C5" w:rsidRPr="0078568F" w:rsidRDefault="007900C5" w:rsidP="007900C5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78568F">
        <w:rPr>
          <w:rFonts w:ascii="Arial" w:hAnsi="Arial" w:cs="Arial"/>
          <w:b/>
        </w:rPr>
        <w:t>NEPORAVNANE OBVEZNOSTI</w:t>
      </w:r>
    </w:p>
    <w:p w14:paraId="6BCAD1DF" w14:textId="77777777" w:rsidR="007900C5" w:rsidRDefault="007900C5" w:rsidP="007900C5">
      <w:pPr>
        <w:ind w:left="360"/>
        <w:jc w:val="both"/>
        <w:rPr>
          <w:rFonts w:eastAsia="Calibri" w:cs="Arial"/>
          <w:lang w:eastAsia="en-US"/>
        </w:rPr>
      </w:pPr>
      <w:r w:rsidRPr="0078568F">
        <w:rPr>
          <w:rFonts w:eastAsia="Calibri" w:cs="Arial"/>
          <w:lang w:eastAsia="en-US"/>
        </w:rPr>
        <w:t>Izjavljamo, da v zadnjih 6 mesecih od izstavitve dokazila nimamo dospelih neporavnanih obveznosti.</w:t>
      </w:r>
    </w:p>
    <w:p w14:paraId="5EE25777" w14:textId="77777777" w:rsidR="007900C5" w:rsidRDefault="007900C5" w:rsidP="007900C5">
      <w:pPr>
        <w:ind w:left="360"/>
        <w:rPr>
          <w:rFonts w:eastAsia="Calibri" w:cs="Arial"/>
          <w:lang w:eastAsia="en-US"/>
        </w:rPr>
      </w:pPr>
    </w:p>
    <w:p w14:paraId="2C424906" w14:textId="77777777" w:rsidR="007900C5" w:rsidRPr="00397945" w:rsidRDefault="007900C5" w:rsidP="007900C5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05F82806" w14:textId="79441BBF" w:rsidR="007900C5" w:rsidRPr="00397945" w:rsidRDefault="007900C5" w:rsidP="007900C5">
      <w:pPr>
        <w:pStyle w:val="Odstavekseznama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97945">
        <w:rPr>
          <w:rFonts w:ascii="Arial" w:hAnsi="Arial" w:cs="Arial"/>
        </w:rPr>
        <w:t>kladno s točko 2.B.</w:t>
      </w:r>
      <w:r w:rsidR="006F6634">
        <w:rPr>
          <w:rFonts w:ascii="Arial" w:hAnsi="Arial" w:cs="Arial"/>
        </w:rPr>
        <w:t>a</w:t>
      </w:r>
      <w:r w:rsidRPr="00397945">
        <w:rPr>
          <w:rFonts w:ascii="Arial" w:hAnsi="Arial" w:cs="Arial"/>
        </w:rPr>
        <w:t xml:space="preserve">) (Neporavnane obveznosti) obrazca OBR – 2.06 (Pogoji za ugotavljanje sposobnosti in usposobljenosti podjetja), </w:t>
      </w:r>
      <w:r>
        <w:rPr>
          <w:rFonts w:ascii="Arial" w:hAnsi="Arial" w:cs="Arial"/>
        </w:rPr>
        <w:t xml:space="preserve">se </w:t>
      </w:r>
      <w:r w:rsidRPr="00397945">
        <w:rPr>
          <w:rFonts w:ascii="Arial" w:hAnsi="Arial" w:cs="Arial"/>
        </w:rPr>
        <w:t>predloži ustrezno dokazilo</w:t>
      </w:r>
      <w:r>
        <w:rPr>
          <w:rFonts w:ascii="Arial" w:hAnsi="Arial" w:cs="Arial"/>
        </w:rPr>
        <w:t>.</w:t>
      </w:r>
    </w:p>
    <w:p w14:paraId="1C24348A" w14:textId="77777777" w:rsidR="007900C5" w:rsidRDefault="007900C5" w:rsidP="007900C5">
      <w:pPr>
        <w:rPr>
          <w:rFonts w:cs="Arial"/>
        </w:rPr>
      </w:pPr>
    </w:p>
    <w:p w14:paraId="72B261D7" w14:textId="77777777" w:rsidR="007900C5" w:rsidRPr="00B340C0" w:rsidRDefault="007900C5" w:rsidP="007900C5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ZAVAROVALNA DOKUMENTACIJA</w:t>
      </w:r>
    </w:p>
    <w:p w14:paraId="40605A09" w14:textId="77777777" w:rsidR="007900C5" w:rsidRDefault="007900C5" w:rsidP="007900C5">
      <w:pPr>
        <w:pStyle w:val="Telobesedila2"/>
        <w:spacing w:after="0" w:line="240" w:lineRule="auto"/>
        <w:ind w:left="357"/>
        <w:jc w:val="both"/>
        <w:rPr>
          <w:rFonts w:cs="Arial"/>
        </w:rPr>
      </w:pPr>
      <w:r w:rsidRPr="00B340C0">
        <w:rPr>
          <w:rFonts w:cs="Arial"/>
        </w:rPr>
        <w:t xml:space="preserve">Izjavljamo, da bomo, v primeru da bomo izbrani po predmetnem javnem naročilu, skladno z določili v osnutku pogodbe (obrazec OBR – 2.17), predložili naročniku zahtevano zavarovalno dokumentacijo. </w:t>
      </w:r>
    </w:p>
    <w:p w14:paraId="4B6AD885" w14:textId="77777777" w:rsidR="007900C5" w:rsidRDefault="007900C5" w:rsidP="007900C5">
      <w:pPr>
        <w:pStyle w:val="Telobesedila2"/>
        <w:spacing w:after="0" w:line="240" w:lineRule="auto"/>
        <w:jc w:val="both"/>
        <w:rPr>
          <w:rFonts w:cs="Arial"/>
        </w:rPr>
      </w:pPr>
    </w:p>
    <w:p w14:paraId="5D014A92" w14:textId="266FA7E7" w:rsidR="007900C5" w:rsidRDefault="007900C5" w:rsidP="007900C5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KADROVSKA SPOSOBNOST: STROKOVN</w:t>
      </w:r>
      <w:r w:rsidR="00E64976">
        <w:rPr>
          <w:rFonts w:ascii="Arial" w:hAnsi="Arial" w:cs="Arial"/>
          <w:b/>
        </w:rPr>
        <w:t xml:space="preserve">I </w:t>
      </w:r>
      <w:r>
        <w:rPr>
          <w:rFonts w:ascii="Arial" w:hAnsi="Arial" w:cs="Arial"/>
          <w:b/>
        </w:rPr>
        <w:t>DELAV</w:t>
      </w:r>
      <w:r w:rsidR="00E64976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C – </w:t>
      </w:r>
      <w:r w:rsidR="00E64976">
        <w:rPr>
          <w:rFonts w:ascii="Arial" w:hAnsi="Arial" w:cs="Arial"/>
          <w:b/>
        </w:rPr>
        <w:t>STIKALNIČAR V INDUSTRIJI</w:t>
      </w:r>
      <w:r>
        <w:rPr>
          <w:rFonts w:ascii="Arial" w:hAnsi="Arial" w:cs="Arial"/>
          <w:b/>
        </w:rPr>
        <w:t xml:space="preserve"> </w:t>
      </w:r>
    </w:p>
    <w:p w14:paraId="15969E3B" w14:textId="77777777" w:rsidR="007900C5" w:rsidRPr="00637216" w:rsidRDefault="007900C5" w:rsidP="007900C5">
      <w:pPr>
        <w:pStyle w:val="Odstavekseznama"/>
        <w:spacing w:line="240" w:lineRule="auto"/>
        <w:ind w:left="357"/>
        <w:rPr>
          <w:rFonts w:ascii="Arial" w:hAnsi="Arial" w:cs="Arial"/>
          <w:b/>
        </w:rPr>
      </w:pPr>
    </w:p>
    <w:tbl>
      <w:tblPr>
        <w:tblStyle w:val="Tabelamrea"/>
        <w:tblW w:w="10150" w:type="dxa"/>
        <w:tblInd w:w="-431" w:type="dxa"/>
        <w:tblLook w:val="04A0" w:firstRow="1" w:lastRow="0" w:firstColumn="1" w:lastColumn="0" w:noHBand="0" w:noVBand="1"/>
      </w:tblPr>
      <w:tblGrid>
        <w:gridCol w:w="993"/>
        <w:gridCol w:w="3686"/>
        <w:gridCol w:w="2890"/>
        <w:gridCol w:w="2581"/>
      </w:tblGrid>
      <w:tr w:rsidR="007900C5" w:rsidRPr="00FD3B82" w14:paraId="5C094F90" w14:textId="77777777" w:rsidTr="00E734E4">
        <w:trPr>
          <w:trHeight w:val="316"/>
        </w:trPr>
        <w:tc>
          <w:tcPr>
            <w:tcW w:w="993" w:type="dxa"/>
          </w:tcPr>
          <w:p w14:paraId="4E40F315" w14:textId="77777777" w:rsidR="007900C5" w:rsidRDefault="007900C5" w:rsidP="00E734E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3686" w:type="dxa"/>
          </w:tcPr>
          <w:p w14:paraId="2CBA4891" w14:textId="77777777" w:rsidR="007900C5" w:rsidRPr="00FD3B82" w:rsidRDefault="007900C5" w:rsidP="00E734E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strokovnega delavca</w:t>
            </w:r>
          </w:p>
        </w:tc>
        <w:tc>
          <w:tcPr>
            <w:tcW w:w="2890" w:type="dxa"/>
          </w:tcPr>
          <w:p w14:paraId="017EB7A6" w14:textId="77777777" w:rsidR="007900C5" w:rsidRDefault="007900C5" w:rsidP="00E734E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Potrdilo/certifikat </w:t>
            </w:r>
          </w:p>
          <w:p w14:paraId="75580E07" w14:textId="77777777" w:rsidR="007900C5" w:rsidRPr="00A641D6" w:rsidRDefault="007900C5" w:rsidP="00E734E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41D6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»DA« ali »NE«) </w:t>
            </w:r>
          </w:p>
        </w:tc>
        <w:tc>
          <w:tcPr>
            <w:tcW w:w="2581" w:type="dxa"/>
          </w:tcPr>
          <w:p w14:paraId="4E1F219F" w14:textId="77777777" w:rsidR="007900C5" w:rsidRDefault="007900C5" w:rsidP="00E734E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Zagotavlja ga</w:t>
            </w:r>
          </w:p>
          <w:p w14:paraId="1B59B88A" w14:textId="77777777" w:rsidR="007900C5" w:rsidRDefault="007900C5" w:rsidP="00E734E4">
            <w:pPr>
              <w:jc w:val="center"/>
              <w:rPr>
                <w:rFonts w:cs="Arial"/>
                <w:b/>
              </w:rPr>
            </w:pP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,</w:t>
            </w: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soponudniku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, ali podizvajalcu</w:t>
            </w: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7900C5" w14:paraId="55D441CB" w14:textId="77777777" w:rsidTr="00E734E4">
        <w:trPr>
          <w:trHeight w:val="127"/>
        </w:trPr>
        <w:tc>
          <w:tcPr>
            <w:tcW w:w="993" w:type="dxa"/>
          </w:tcPr>
          <w:p w14:paraId="6C3E2173" w14:textId="77777777" w:rsidR="007900C5" w:rsidRPr="00D20102" w:rsidRDefault="007900C5" w:rsidP="00E734E4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3686" w:type="dxa"/>
          </w:tcPr>
          <w:p w14:paraId="26962653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90" w:type="dxa"/>
          </w:tcPr>
          <w:p w14:paraId="69490735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81" w:type="dxa"/>
          </w:tcPr>
          <w:p w14:paraId="31A659EA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900C5" w14:paraId="0AA4F849" w14:textId="77777777" w:rsidTr="00E734E4">
        <w:trPr>
          <w:trHeight w:val="125"/>
        </w:trPr>
        <w:tc>
          <w:tcPr>
            <w:tcW w:w="993" w:type="dxa"/>
          </w:tcPr>
          <w:p w14:paraId="4AECF624" w14:textId="77777777" w:rsidR="007900C5" w:rsidRPr="00D20102" w:rsidRDefault="007900C5" w:rsidP="00E734E4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3686" w:type="dxa"/>
          </w:tcPr>
          <w:p w14:paraId="7FABA468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90" w:type="dxa"/>
          </w:tcPr>
          <w:p w14:paraId="76CF281B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81" w:type="dxa"/>
          </w:tcPr>
          <w:p w14:paraId="04429D9B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1CADC2B" w14:textId="77777777" w:rsidR="007900C5" w:rsidRPr="00FE1455" w:rsidRDefault="007900C5" w:rsidP="007900C5">
      <w:pPr>
        <w:rPr>
          <w:rFonts w:cs="Arial"/>
          <w:b/>
        </w:rPr>
      </w:pPr>
    </w:p>
    <w:p w14:paraId="1E6D4506" w14:textId="77777777" w:rsidR="007900C5" w:rsidRPr="00397945" w:rsidRDefault="007900C5" w:rsidP="007900C5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lastRenderedPageBreak/>
        <w:t>Dokazilo:</w:t>
      </w:r>
    </w:p>
    <w:p w14:paraId="60FDC421" w14:textId="7707E208" w:rsidR="007900C5" w:rsidRDefault="007900C5" w:rsidP="007900C5">
      <w:pPr>
        <w:pStyle w:val="Odstavekseznama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 w:rsidRPr="006E25A9">
        <w:rPr>
          <w:rFonts w:ascii="Arial" w:hAnsi="Arial" w:cs="Arial"/>
        </w:rPr>
        <w:t>skladno s 1. točko 2.C.</w:t>
      </w:r>
      <w:r w:rsidR="00D83947" w:rsidRPr="006E25A9">
        <w:rPr>
          <w:rFonts w:ascii="Arial" w:hAnsi="Arial" w:cs="Arial"/>
        </w:rPr>
        <w:t>c</w:t>
      </w:r>
      <w:r w:rsidRPr="006E25A9">
        <w:rPr>
          <w:rFonts w:ascii="Arial" w:hAnsi="Arial" w:cs="Arial"/>
        </w:rPr>
        <w:t>) (Kadrovska sposobnost – Strokovni delavci in certifikati ponudnika) obrazca OBR – 2.06 (Pogoji za ugotavljanje sposobnosti in</w:t>
      </w:r>
      <w:r w:rsidRPr="00397945">
        <w:rPr>
          <w:rFonts w:ascii="Arial" w:hAnsi="Arial" w:cs="Arial"/>
        </w:rPr>
        <w:t xml:space="preserve"> usposobljenosti podjetja)</w:t>
      </w:r>
      <w:r>
        <w:rPr>
          <w:rFonts w:ascii="Arial" w:hAnsi="Arial" w:cs="Arial"/>
        </w:rPr>
        <w:t xml:space="preserve">, se </w:t>
      </w:r>
      <w:r w:rsidRPr="00397945">
        <w:rPr>
          <w:rFonts w:ascii="Arial" w:hAnsi="Arial" w:cs="Arial"/>
        </w:rPr>
        <w:t>predloži</w:t>
      </w:r>
      <w:r>
        <w:rPr>
          <w:rFonts w:ascii="Arial" w:hAnsi="Arial" w:cs="Arial"/>
        </w:rPr>
        <w:t>jo</w:t>
      </w:r>
      <w:r w:rsidRPr="00397945">
        <w:rPr>
          <w:rFonts w:ascii="Arial" w:hAnsi="Arial" w:cs="Arial"/>
        </w:rPr>
        <w:t xml:space="preserve"> ustrezn</w:t>
      </w:r>
      <w:r>
        <w:rPr>
          <w:rFonts w:ascii="Arial" w:hAnsi="Arial" w:cs="Arial"/>
        </w:rPr>
        <w:t>a</w:t>
      </w:r>
      <w:r w:rsidRPr="00397945">
        <w:rPr>
          <w:rFonts w:ascii="Arial" w:hAnsi="Arial" w:cs="Arial"/>
        </w:rPr>
        <w:t xml:space="preserve"> dokazil</w:t>
      </w:r>
      <w:r>
        <w:rPr>
          <w:rFonts w:ascii="Arial" w:hAnsi="Arial" w:cs="Arial"/>
        </w:rPr>
        <w:t>a.</w:t>
      </w:r>
    </w:p>
    <w:p w14:paraId="025A14BD" w14:textId="77777777" w:rsidR="007900C5" w:rsidRDefault="007900C5" w:rsidP="007900C5"/>
    <w:p w14:paraId="54DA359B" w14:textId="20711B4E" w:rsidR="007900C5" w:rsidRDefault="007900C5" w:rsidP="007900C5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KADROVSKA SPOSOBNOST: STROKOVNI DELAV</w:t>
      </w:r>
      <w:r w:rsidR="0032210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C </w:t>
      </w:r>
      <w:r w:rsidR="005F2962">
        <w:rPr>
          <w:rFonts w:ascii="Arial" w:hAnsi="Arial" w:cs="Arial"/>
          <w:b/>
        </w:rPr>
        <w:t xml:space="preserve">– </w:t>
      </w:r>
      <w:r w:rsidR="005F2962" w:rsidRPr="007C0F0C">
        <w:rPr>
          <w:rFonts w:ascii="Arial" w:hAnsi="Arial" w:cs="Arial"/>
          <w:b/>
        </w:rPr>
        <w:t>VODJA E</w:t>
      </w:r>
      <w:r w:rsidR="005F2962">
        <w:rPr>
          <w:rFonts w:ascii="Arial" w:hAnsi="Arial" w:cs="Arial"/>
          <w:b/>
        </w:rPr>
        <w:t>NERGETSKIH NAPRAV</w:t>
      </w:r>
    </w:p>
    <w:p w14:paraId="524755D3" w14:textId="77777777" w:rsidR="007900C5" w:rsidRDefault="007900C5" w:rsidP="007900C5"/>
    <w:tbl>
      <w:tblPr>
        <w:tblStyle w:val="Tabelamrea"/>
        <w:tblW w:w="10150" w:type="dxa"/>
        <w:tblInd w:w="-431" w:type="dxa"/>
        <w:tblLook w:val="04A0" w:firstRow="1" w:lastRow="0" w:firstColumn="1" w:lastColumn="0" w:noHBand="0" w:noVBand="1"/>
      </w:tblPr>
      <w:tblGrid>
        <w:gridCol w:w="993"/>
        <w:gridCol w:w="3043"/>
        <w:gridCol w:w="3533"/>
        <w:gridCol w:w="2581"/>
      </w:tblGrid>
      <w:tr w:rsidR="007900C5" w:rsidRPr="00FD3B82" w14:paraId="71C9B115" w14:textId="77777777" w:rsidTr="00E734E4">
        <w:trPr>
          <w:trHeight w:val="316"/>
        </w:trPr>
        <w:tc>
          <w:tcPr>
            <w:tcW w:w="993" w:type="dxa"/>
          </w:tcPr>
          <w:p w14:paraId="15B45A52" w14:textId="77777777" w:rsidR="007900C5" w:rsidRDefault="007900C5" w:rsidP="00E734E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3043" w:type="dxa"/>
          </w:tcPr>
          <w:p w14:paraId="42F9A706" w14:textId="77777777" w:rsidR="007900C5" w:rsidRPr="00FD3B82" w:rsidRDefault="007900C5" w:rsidP="00E734E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strokovnega delavca</w:t>
            </w:r>
          </w:p>
        </w:tc>
        <w:tc>
          <w:tcPr>
            <w:tcW w:w="3533" w:type="dxa"/>
          </w:tcPr>
          <w:p w14:paraId="399792DC" w14:textId="77777777" w:rsidR="00E93FC4" w:rsidRDefault="00E93FC4" w:rsidP="00E93FC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Potrdilo/certifikat </w:t>
            </w:r>
          </w:p>
          <w:p w14:paraId="77BEDD4A" w14:textId="77777777" w:rsidR="007900C5" w:rsidRPr="00A641D6" w:rsidRDefault="007900C5" w:rsidP="00E734E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41D6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»DA« ali »NE«) </w:t>
            </w:r>
          </w:p>
        </w:tc>
        <w:tc>
          <w:tcPr>
            <w:tcW w:w="2581" w:type="dxa"/>
          </w:tcPr>
          <w:p w14:paraId="703C51B2" w14:textId="77777777" w:rsidR="007900C5" w:rsidRDefault="007900C5" w:rsidP="00E734E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Zagotavlja ga</w:t>
            </w:r>
          </w:p>
          <w:p w14:paraId="55171692" w14:textId="77777777" w:rsidR="007900C5" w:rsidRDefault="007900C5" w:rsidP="00E734E4">
            <w:pPr>
              <w:jc w:val="center"/>
              <w:rPr>
                <w:rFonts w:cs="Arial"/>
                <w:b/>
              </w:rPr>
            </w:pP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,</w:t>
            </w: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soponudniku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, ali podizvajalcu</w:t>
            </w: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7900C5" w14:paraId="3FDCCB71" w14:textId="77777777" w:rsidTr="00E734E4">
        <w:trPr>
          <w:trHeight w:val="127"/>
        </w:trPr>
        <w:tc>
          <w:tcPr>
            <w:tcW w:w="993" w:type="dxa"/>
          </w:tcPr>
          <w:p w14:paraId="619B6EDC" w14:textId="77777777" w:rsidR="007900C5" w:rsidRPr="00D20102" w:rsidRDefault="007900C5" w:rsidP="00E734E4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3043" w:type="dxa"/>
          </w:tcPr>
          <w:p w14:paraId="22F8CE0F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533" w:type="dxa"/>
          </w:tcPr>
          <w:p w14:paraId="3E05CAA6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81" w:type="dxa"/>
          </w:tcPr>
          <w:p w14:paraId="7F3C1ACB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900C5" w14:paraId="635634F3" w14:textId="77777777" w:rsidTr="00E734E4">
        <w:trPr>
          <w:trHeight w:val="125"/>
        </w:trPr>
        <w:tc>
          <w:tcPr>
            <w:tcW w:w="993" w:type="dxa"/>
          </w:tcPr>
          <w:p w14:paraId="147584E5" w14:textId="77777777" w:rsidR="007900C5" w:rsidRPr="00D20102" w:rsidRDefault="007900C5" w:rsidP="00E734E4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3043" w:type="dxa"/>
          </w:tcPr>
          <w:p w14:paraId="7B780CAB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533" w:type="dxa"/>
          </w:tcPr>
          <w:p w14:paraId="478B0743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81" w:type="dxa"/>
          </w:tcPr>
          <w:p w14:paraId="3BA27B05" w14:textId="77777777" w:rsidR="007900C5" w:rsidRPr="00B77694" w:rsidRDefault="007900C5" w:rsidP="00E734E4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D7D870" w14:textId="77777777" w:rsidR="007900C5" w:rsidRDefault="007900C5" w:rsidP="007900C5"/>
    <w:p w14:paraId="4C970326" w14:textId="77777777" w:rsidR="007900C5" w:rsidRPr="00397945" w:rsidRDefault="007900C5" w:rsidP="007900C5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5860A710" w14:textId="70D2F189" w:rsidR="007900C5" w:rsidRPr="008D2B99" w:rsidRDefault="007900C5" w:rsidP="007900C5">
      <w:pPr>
        <w:pStyle w:val="Odstavekseznama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 w:rsidRPr="006E25A9">
        <w:rPr>
          <w:rFonts w:ascii="Arial" w:hAnsi="Arial" w:cs="Arial"/>
        </w:rPr>
        <w:t>skladno z 2. točko 2.C.</w:t>
      </w:r>
      <w:r w:rsidR="00D83947" w:rsidRPr="006E25A9">
        <w:rPr>
          <w:rFonts w:ascii="Arial" w:hAnsi="Arial" w:cs="Arial"/>
        </w:rPr>
        <w:t>c</w:t>
      </w:r>
      <w:r w:rsidRPr="006E25A9">
        <w:rPr>
          <w:rFonts w:ascii="Arial" w:hAnsi="Arial" w:cs="Arial"/>
        </w:rPr>
        <w:t>) (Kadrovska sposobnost – Strokovni delavci in certifikati ponudnika) obrazca OBR – 2.06 (Pogoji za ugotavljanje sposobnosti in</w:t>
      </w:r>
      <w:r w:rsidRPr="00397945">
        <w:rPr>
          <w:rFonts w:ascii="Arial" w:hAnsi="Arial" w:cs="Arial"/>
        </w:rPr>
        <w:t xml:space="preserve"> usposobljenosti podjetja)</w:t>
      </w:r>
      <w:r>
        <w:rPr>
          <w:rFonts w:ascii="Arial" w:hAnsi="Arial" w:cs="Arial"/>
        </w:rPr>
        <w:t xml:space="preserve">, se </w:t>
      </w:r>
      <w:r w:rsidRPr="00397945">
        <w:rPr>
          <w:rFonts w:ascii="Arial" w:hAnsi="Arial" w:cs="Arial"/>
        </w:rPr>
        <w:t>predloži</w:t>
      </w:r>
      <w:r>
        <w:rPr>
          <w:rFonts w:ascii="Arial" w:hAnsi="Arial" w:cs="Arial"/>
        </w:rPr>
        <w:t>jo</w:t>
      </w:r>
      <w:r w:rsidRPr="00397945">
        <w:rPr>
          <w:rFonts w:ascii="Arial" w:hAnsi="Arial" w:cs="Arial"/>
        </w:rPr>
        <w:t xml:space="preserve"> ustrezn</w:t>
      </w:r>
      <w:r>
        <w:rPr>
          <w:rFonts w:ascii="Arial" w:hAnsi="Arial" w:cs="Arial"/>
        </w:rPr>
        <w:t>a</w:t>
      </w:r>
      <w:r w:rsidRPr="00397945">
        <w:rPr>
          <w:rFonts w:ascii="Arial" w:hAnsi="Arial" w:cs="Arial"/>
        </w:rPr>
        <w:t xml:space="preserve"> dokazil</w:t>
      </w:r>
      <w:r>
        <w:rPr>
          <w:rFonts w:ascii="Arial" w:hAnsi="Arial" w:cs="Arial"/>
        </w:rPr>
        <w:t>a.</w:t>
      </w:r>
    </w:p>
    <w:p w14:paraId="74B716DB" w14:textId="0EF5FDFD" w:rsidR="0038109D" w:rsidRPr="000337E4" w:rsidRDefault="0038109D" w:rsidP="007900C5">
      <w:pPr>
        <w:tabs>
          <w:tab w:val="left" w:pos="142"/>
        </w:tabs>
        <w:ind w:left="360"/>
        <w:jc w:val="both"/>
        <w:rPr>
          <w:rFonts w:cs="Arial"/>
          <w:color w:val="A6A6A6" w:themeColor="background1" w:themeShade="A6"/>
        </w:rPr>
      </w:pPr>
    </w:p>
    <w:p w14:paraId="71B481D1" w14:textId="77777777" w:rsidR="007070DD" w:rsidRPr="00603AAF" w:rsidRDefault="007070DD" w:rsidP="007070DD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 xml:space="preserve">TEHNIČNA SPOSOBNOST </w:t>
      </w:r>
    </w:p>
    <w:p w14:paraId="34E516C7" w14:textId="77777777" w:rsidR="007070DD" w:rsidRDefault="007070DD" w:rsidP="007070DD">
      <w:pPr>
        <w:pStyle w:val="Odstavekseznama"/>
        <w:spacing w:line="240" w:lineRule="auto"/>
        <w:ind w:left="357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16EC4">
        <w:rPr>
          <w:rFonts w:ascii="Arial" w:hAnsi="Arial" w:cs="Arial"/>
        </w:rPr>
        <w:t>zjavljamo, da na dan oddaje ponudbe in da bomo ves čas trajanja pogodbe zagotavljali ustrezna tehnična in prevozna sredstva za izved</w:t>
      </w:r>
      <w:r>
        <w:rPr>
          <w:rFonts w:ascii="Arial" w:hAnsi="Arial" w:cs="Arial"/>
        </w:rPr>
        <w:t>bo predmetnega javnega naročila.</w:t>
      </w:r>
    </w:p>
    <w:p w14:paraId="53A7A0D7" w14:textId="77777777" w:rsidR="007070DD" w:rsidRDefault="007070DD" w:rsidP="007070DD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60D23C0F" w14:textId="77777777" w:rsidR="007070DD" w:rsidRPr="00316EC4" w:rsidRDefault="007070DD" w:rsidP="007070DD">
      <w:pPr>
        <w:pStyle w:val="Odstavekseznama"/>
        <w:spacing w:line="240" w:lineRule="auto"/>
        <w:ind w:left="357"/>
        <w:rPr>
          <w:rFonts w:ascii="Arial" w:hAnsi="Arial" w:cs="Arial"/>
          <w:b/>
        </w:rPr>
      </w:pPr>
      <w:r>
        <w:rPr>
          <w:rFonts w:ascii="Arial" w:hAnsi="Arial" w:cs="Arial"/>
        </w:rPr>
        <w:t>I</w:t>
      </w:r>
      <w:r w:rsidRPr="00316EC4">
        <w:rPr>
          <w:rFonts w:ascii="Arial" w:hAnsi="Arial" w:cs="Arial"/>
        </w:rPr>
        <w:t xml:space="preserve">zjavljamo, da bomo pogodbene obveznosti dokončali v zahtevanem roku ter da bomo dela po predmetnem javnem naročilu izvedli v skladu z zahtevami razpisne dokumentacije.  </w:t>
      </w:r>
    </w:p>
    <w:p w14:paraId="7C56F120" w14:textId="77777777" w:rsidR="007070DD" w:rsidRPr="000337E4" w:rsidRDefault="007070DD" w:rsidP="007070DD">
      <w:pPr>
        <w:rPr>
          <w:rFonts w:cs="Arial"/>
          <w:color w:val="A6A6A6" w:themeColor="background1" w:themeShade="A6"/>
        </w:rPr>
      </w:pPr>
    </w:p>
    <w:p w14:paraId="2E6D451F" w14:textId="77777777" w:rsidR="007070DD" w:rsidRDefault="007070DD" w:rsidP="007070DD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  <w:r w:rsidRPr="0020460F">
        <w:rPr>
          <w:rFonts w:ascii="Arial" w:hAnsi="Arial" w:cs="Arial"/>
          <w:b/>
        </w:rPr>
        <w:t>:</w:t>
      </w:r>
    </w:p>
    <w:p w14:paraId="310190B4" w14:textId="77777777" w:rsidR="007070DD" w:rsidRDefault="007070DD" w:rsidP="007070DD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158/20, 3/22 - ZDeb, 16/23 - ZZPri)  ni prepovedano poslovanje z naročnikom.</w:t>
      </w:r>
    </w:p>
    <w:p w14:paraId="4B068888" w14:textId="77777777" w:rsidR="0038109D" w:rsidRPr="000337E4" w:rsidRDefault="0038109D" w:rsidP="0038109D">
      <w:pPr>
        <w:jc w:val="both"/>
        <w:rPr>
          <w:rFonts w:cs="Arial"/>
          <w:color w:val="A6A6A6" w:themeColor="background1" w:themeShade="A6"/>
        </w:rPr>
      </w:pPr>
    </w:p>
    <w:p w14:paraId="003EDA1F" w14:textId="77777777" w:rsidR="00DE2DF0" w:rsidRDefault="0038109D" w:rsidP="0038109D">
      <w:pPr>
        <w:jc w:val="both"/>
        <w:rPr>
          <w:rFonts w:cs="Arial"/>
        </w:rPr>
      </w:pPr>
      <w:r w:rsidRPr="0020460F">
        <w:rPr>
          <w:rFonts w:cs="Arial"/>
        </w:rPr>
        <w:tab/>
      </w:r>
    </w:p>
    <w:p w14:paraId="6CF4DA88" w14:textId="79850C89" w:rsidR="0038109D" w:rsidRPr="0020460F" w:rsidRDefault="0038109D" w:rsidP="0038109D">
      <w:pPr>
        <w:jc w:val="both"/>
        <w:rPr>
          <w:rFonts w:cs="Arial"/>
        </w:rPr>
      </w:pP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  <w:t xml:space="preserve"> </w:t>
      </w:r>
      <w:r w:rsidRPr="0020460F">
        <w:rPr>
          <w:rFonts w:cs="Arial"/>
        </w:rPr>
        <w:tab/>
      </w:r>
      <w:r w:rsidRPr="0020460F">
        <w:rPr>
          <w:rFonts w:cs="Arial"/>
        </w:rPr>
        <w:tab/>
        <w:t>___________________________________</w:t>
      </w:r>
    </w:p>
    <w:p w14:paraId="26BA0D7D" w14:textId="77777777" w:rsidR="00061140" w:rsidRDefault="0038109D" w:rsidP="00E865DF">
      <w:pPr>
        <w:jc w:val="both"/>
        <w:rPr>
          <w:rFonts w:cs="Arial"/>
          <w:i/>
          <w:color w:val="A6A6A6" w:themeColor="background1" w:themeShade="A6"/>
        </w:rPr>
      </w:pP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  <w:t xml:space="preserve">             </w:t>
      </w:r>
      <w:r w:rsidRPr="0020460F">
        <w:rPr>
          <w:rFonts w:cs="Arial"/>
        </w:rPr>
        <w:tab/>
        <w:t>Podpis zakonitega zastopnika in žig</w:t>
      </w:r>
    </w:p>
    <w:p w14:paraId="70FED0F8" w14:textId="77777777" w:rsidR="00303844" w:rsidRDefault="00303844" w:rsidP="00303844">
      <w:pPr>
        <w:jc w:val="both"/>
        <w:rPr>
          <w:rFonts w:cs="Arial"/>
          <w:i/>
        </w:rPr>
      </w:pPr>
    </w:p>
    <w:p w14:paraId="62CF4CCE" w14:textId="7AA3AA7C" w:rsidR="00303844" w:rsidRDefault="00303844" w:rsidP="00303844">
      <w:pPr>
        <w:jc w:val="both"/>
        <w:rPr>
          <w:rFonts w:cs="Arial"/>
          <w:i/>
        </w:rPr>
      </w:pPr>
      <w:r w:rsidRPr="00232815">
        <w:rPr>
          <w:rFonts w:cs="Arial"/>
          <w:i/>
        </w:rPr>
        <w:t xml:space="preserve">V primeru pomanjkanja prostora v tabelah, ponudnik lahko doda nove vrstice. </w:t>
      </w:r>
    </w:p>
    <w:p w14:paraId="45C26ADB" w14:textId="77777777" w:rsidR="00303844" w:rsidRPr="00232815" w:rsidRDefault="00303844" w:rsidP="00303844">
      <w:pPr>
        <w:jc w:val="both"/>
        <w:rPr>
          <w:rFonts w:cs="Arial"/>
        </w:rPr>
      </w:pPr>
      <w:r w:rsidRPr="00232815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232815">
        <w:rPr>
          <w:rFonts w:cs="Arial"/>
          <w:i/>
        </w:rPr>
        <w:t xml:space="preserve">. </w:t>
      </w:r>
    </w:p>
    <w:sectPr w:rsidR="00303844" w:rsidRPr="00232815" w:rsidSect="00303844">
      <w:footerReference w:type="default" r:id="rId11"/>
      <w:headerReference w:type="first" r:id="rId12"/>
      <w:footerReference w:type="first" r:id="rId13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311B6" w14:textId="77777777" w:rsidR="00BB5AFD" w:rsidRDefault="00BB5AFD">
      <w:r>
        <w:separator/>
      </w:r>
    </w:p>
  </w:endnote>
  <w:endnote w:type="continuationSeparator" w:id="0">
    <w:p w14:paraId="36CDE44E" w14:textId="77777777" w:rsidR="00BB5AFD" w:rsidRDefault="00BB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EC153" w14:textId="2E051D28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E865DF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E865DF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75500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865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865DF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74AFE" w14:textId="77777777" w:rsidR="00BB5AFD" w:rsidRDefault="00BB5AFD">
      <w:r>
        <w:separator/>
      </w:r>
    </w:p>
  </w:footnote>
  <w:footnote w:type="continuationSeparator" w:id="0">
    <w:p w14:paraId="4920D880" w14:textId="77777777" w:rsidR="00BB5AFD" w:rsidRDefault="00BB5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676663298" name="Slika 67666329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8D9917C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65C12"/>
    <w:multiLevelType w:val="hybridMultilevel"/>
    <w:tmpl w:val="E0E67B92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DBB"/>
    <w:multiLevelType w:val="hybridMultilevel"/>
    <w:tmpl w:val="50A68524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857978"/>
    <w:multiLevelType w:val="hybridMultilevel"/>
    <w:tmpl w:val="64CEA3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A41AAE"/>
    <w:multiLevelType w:val="hybridMultilevel"/>
    <w:tmpl w:val="56D22DC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9940106">
    <w:abstractNumId w:val="6"/>
  </w:num>
  <w:num w:numId="2" w16cid:durableId="1036075817">
    <w:abstractNumId w:val="11"/>
  </w:num>
  <w:num w:numId="3" w16cid:durableId="708184110">
    <w:abstractNumId w:val="5"/>
  </w:num>
  <w:num w:numId="4" w16cid:durableId="1357804518">
    <w:abstractNumId w:val="4"/>
  </w:num>
  <w:num w:numId="5" w16cid:durableId="1578248395">
    <w:abstractNumId w:val="7"/>
  </w:num>
  <w:num w:numId="6" w16cid:durableId="1036585588">
    <w:abstractNumId w:val="1"/>
  </w:num>
  <w:num w:numId="7" w16cid:durableId="251938979">
    <w:abstractNumId w:val="15"/>
  </w:num>
  <w:num w:numId="8" w16cid:durableId="342320009">
    <w:abstractNumId w:val="12"/>
  </w:num>
  <w:num w:numId="9" w16cid:durableId="1658265380">
    <w:abstractNumId w:val="13"/>
  </w:num>
  <w:num w:numId="10" w16cid:durableId="70083774">
    <w:abstractNumId w:val="14"/>
  </w:num>
  <w:num w:numId="11" w16cid:durableId="1771661442">
    <w:abstractNumId w:val="8"/>
  </w:num>
  <w:num w:numId="12" w16cid:durableId="723214317">
    <w:abstractNumId w:val="0"/>
  </w:num>
  <w:num w:numId="13" w16cid:durableId="1690646377">
    <w:abstractNumId w:val="3"/>
  </w:num>
  <w:num w:numId="14" w16cid:durableId="1306205331">
    <w:abstractNumId w:val="2"/>
  </w:num>
  <w:num w:numId="15" w16cid:durableId="555245348">
    <w:abstractNumId w:val="10"/>
  </w:num>
  <w:num w:numId="16" w16cid:durableId="5016997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3C04"/>
    <w:rsid w:val="00036A6D"/>
    <w:rsid w:val="000412BC"/>
    <w:rsid w:val="00041EB9"/>
    <w:rsid w:val="00042D0E"/>
    <w:rsid w:val="00046CE2"/>
    <w:rsid w:val="0005065F"/>
    <w:rsid w:val="000576FB"/>
    <w:rsid w:val="00061140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03D8"/>
    <w:rsid w:val="002B28E0"/>
    <w:rsid w:val="002D6A3C"/>
    <w:rsid w:val="002D7286"/>
    <w:rsid w:val="002E1329"/>
    <w:rsid w:val="002E167B"/>
    <w:rsid w:val="002E2FD3"/>
    <w:rsid w:val="002E54DB"/>
    <w:rsid w:val="002E6B63"/>
    <w:rsid w:val="002F0041"/>
    <w:rsid w:val="002F68A9"/>
    <w:rsid w:val="00301033"/>
    <w:rsid w:val="00303370"/>
    <w:rsid w:val="00303844"/>
    <w:rsid w:val="00315EE6"/>
    <w:rsid w:val="00322109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8109D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141D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D6B75"/>
    <w:rsid w:val="004E5044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24EF"/>
    <w:rsid w:val="005753D9"/>
    <w:rsid w:val="00582831"/>
    <w:rsid w:val="0058399F"/>
    <w:rsid w:val="00597EAF"/>
    <w:rsid w:val="005A32F3"/>
    <w:rsid w:val="005A785E"/>
    <w:rsid w:val="005B253B"/>
    <w:rsid w:val="005B2C70"/>
    <w:rsid w:val="005B3910"/>
    <w:rsid w:val="005C0BEB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2962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E25A9"/>
    <w:rsid w:val="006E377F"/>
    <w:rsid w:val="006F44F5"/>
    <w:rsid w:val="006F6634"/>
    <w:rsid w:val="006F758E"/>
    <w:rsid w:val="007033C0"/>
    <w:rsid w:val="007070DD"/>
    <w:rsid w:val="007345D8"/>
    <w:rsid w:val="00741DF3"/>
    <w:rsid w:val="00743912"/>
    <w:rsid w:val="00764D09"/>
    <w:rsid w:val="00766F40"/>
    <w:rsid w:val="007674BD"/>
    <w:rsid w:val="00767A5A"/>
    <w:rsid w:val="00772F7B"/>
    <w:rsid w:val="007767A1"/>
    <w:rsid w:val="00780396"/>
    <w:rsid w:val="00782B3D"/>
    <w:rsid w:val="0078319E"/>
    <w:rsid w:val="00783525"/>
    <w:rsid w:val="007838D2"/>
    <w:rsid w:val="0078568F"/>
    <w:rsid w:val="007900C5"/>
    <w:rsid w:val="00794D95"/>
    <w:rsid w:val="007C0F0C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E7CF3"/>
    <w:rsid w:val="008F3E2F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AF6C0C"/>
    <w:rsid w:val="00B021F9"/>
    <w:rsid w:val="00B02368"/>
    <w:rsid w:val="00B052F2"/>
    <w:rsid w:val="00B06A46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900EC"/>
    <w:rsid w:val="00B9309E"/>
    <w:rsid w:val="00B930C3"/>
    <w:rsid w:val="00BA2C4A"/>
    <w:rsid w:val="00BB3939"/>
    <w:rsid w:val="00BB5AFD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17493"/>
    <w:rsid w:val="00C21316"/>
    <w:rsid w:val="00C2689D"/>
    <w:rsid w:val="00C340B6"/>
    <w:rsid w:val="00C468BF"/>
    <w:rsid w:val="00C565DD"/>
    <w:rsid w:val="00C62628"/>
    <w:rsid w:val="00C64A95"/>
    <w:rsid w:val="00C82B34"/>
    <w:rsid w:val="00C9531D"/>
    <w:rsid w:val="00C97729"/>
    <w:rsid w:val="00CB008E"/>
    <w:rsid w:val="00CB0D95"/>
    <w:rsid w:val="00CC1286"/>
    <w:rsid w:val="00CC21C8"/>
    <w:rsid w:val="00CD61B2"/>
    <w:rsid w:val="00CD636A"/>
    <w:rsid w:val="00CD7808"/>
    <w:rsid w:val="00CE1007"/>
    <w:rsid w:val="00CE430E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947"/>
    <w:rsid w:val="00D83E17"/>
    <w:rsid w:val="00D84490"/>
    <w:rsid w:val="00D92C6A"/>
    <w:rsid w:val="00D95FF4"/>
    <w:rsid w:val="00DA0B86"/>
    <w:rsid w:val="00DA5B0A"/>
    <w:rsid w:val="00DB3E61"/>
    <w:rsid w:val="00DD0BE9"/>
    <w:rsid w:val="00DE2DF0"/>
    <w:rsid w:val="00DF116B"/>
    <w:rsid w:val="00DF3D50"/>
    <w:rsid w:val="00E029F3"/>
    <w:rsid w:val="00E02C2C"/>
    <w:rsid w:val="00E0340C"/>
    <w:rsid w:val="00E3212D"/>
    <w:rsid w:val="00E32883"/>
    <w:rsid w:val="00E3300C"/>
    <w:rsid w:val="00E375FF"/>
    <w:rsid w:val="00E43C3D"/>
    <w:rsid w:val="00E4511E"/>
    <w:rsid w:val="00E54677"/>
    <w:rsid w:val="00E550C0"/>
    <w:rsid w:val="00E55751"/>
    <w:rsid w:val="00E61921"/>
    <w:rsid w:val="00E64976"/>
    <w:rsid w:val="00E676C3"/>
    <w:rsid w:val="00E72B6D"/>
    <w:rsid w:val="00E73E64"/>
    <w:rsid w:val="00E749F2"/>
    <w:rsid w:val="00E865DF"/>
    <w:rsid w:val="00E932C8"/>
    <w:rsid w:val="00E93FC4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38109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65C6D-442C-4C70-BE1D-9B638345E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5D5CF9A5-C220-4F91-A0FA-569846EBC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2</Pages>
  <Words>537</Words>
  <Characters>3064</Characters>
  <Application>Microsoft Office Word</Application>
  <DocSecurity>0</DocSecurity>
  <Lines>25</Lines>
  <Paragraphs>7</Paragraphs>
  <ScaleCrop>false</ScaleCrop>
  <Company>ZRSBR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106</cp:revision>
  <cp:lastPrinted>2016-01-04T14:36:00Z</cp:lastPrinted>
  <dcterms:created xsi:type="dcterms:W3CDTF">2015-04-24T11:06:00Z</dcterms:created>
  <dcterms:modified xsi:type="dcterms:W3CDTF">2024-10-01T07:30:00Z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